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eastAsia" w:ascii="Arial" w:hAnsi="Arial" w:eastAsia="宋体" w:cs="Arial"/>
          <w:b/>
          <w:sz w:val="24"/>
          <w:szCs w:val="24"/>
          <w:lang w:val="en-US" w:eastAsia="zh-CN" w:bidi="ar-SA"/>
        </w:rPr>
      </w:pPr>
      <w:bookmarkStart w:id="0" w:name="_Hlt450066085"/>
      <w:bookmarkEnd w:id="0"/>
      <w:bookmarkStart w:id="1" w:name="_Hlt450051172"/>
      <w:bookmarkEnd w:id="1"/>
      <w:bookmarkStart w:id="2" w:name="_Hlt450039480"/>
      <w:bookmarkEnd w:id="2"/>
      <w:bookmarkStart w:id="3" w:name="_Hlt449016246"/>
      <w:bookmarkEnd w:id="3"/>
      <w:bookmarkStart w:id="4" w:name="_Hlt450066087"/>
      <w:bookmarkEnd w:id="4"/>
      <w:bookmarkStart w:id="5" w:name="_Hlt448930105"/>
      <w:bookmarkEnd w:id="5"/>
      <w:bookmarkStart w:id="6" w:name="OLE_LINK6"/>
      <w:bookmarkStart w:id="7" w:name="OLE_LINK12"/>
      <w:bookmarkStart w:id="8" w:name="OLE_LINK9"/>
      <w:bookmarkStart w:id="9" w:name="OLE_LINK1"/>
      <w:bookmarkStart w:id="10" w:name="OLE_LINK27"/>
      <w:bookmarkStart w:id="11" w:name="OLE_LINK3"/>
      <w:r>
        <w:rPr>
          <w:rFonts w:ascii="Arial" w:hAnsi="Arial" w:eastAsia="Times New Roman" w:cs="Arial"/>
          <w:b/>
          <w:sz w:val="24"/>
          <w:szCs w:val="24"/>
          <w:lang w:val="en-GB" w:eastAsia="en-GB" w:bidi="ar-SA"/>
        </w:rPr>
        <w:t>3GPP TSG RAN Meeting #102</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ab/>
        <w:t/>
      </w:r>
      <w:r>
        <w:rPr>
          <w:rFonts w:hint="eastAsia" w:ascii="Arial" w:hAnsi="Arial" w:eastAsia="宋体" w:cs="Arial"/>
          <w:b/>
          <w:sz w:val="24"/>
          <w:szCs w:val="24"/>
          <w:lang w:val="en-US" w:eastAsia="zh-CN" w:bidi="ar-SA"/>
        </w:rPr>
        <w:tab/>
      </w:r>
      <w:r>
        <w:rPr>
          <w:rFonts w:hint="eastAsia" w:ascii="Arial" w:hAnsi="Arial" w:eastAsia="宋体" w:cs="Arial"/>
          <w:b/>
          <w:sz w:val="24"/>
          <w:szCs w:val="24"/>
          <w:lang w:val="en-US" w:eastAsia="zh-CN" w:bidi="ar-SA"/>
        </w:rPr>
        <w:tab/>
      </w:r>
      <w:r>
        <w:rPr>
          <w:rFonts w:hint="eastAsia" w:ascii="Arial" w:hAnsi="Arial" w:eastAsia="宋体" w:cs="Arial"/>
          <w:b/>
          <w:sz w:val="24"/>
          <w:szCs w:val="24"/>
          <w:lang w:val="en-US" w:eastAsia="zh-CN" w:bidi="ar-SA"/>
        </w:rPr>
        <w:t>RP-232921</w:t>
      </w:r>
    </w:p>
    <w:p>
      <w:pPr>
        <w:keepNext/>
        <w:keepLines/>
        <w:pageBreakBefore w:val="0"/>
        <w:tabs>
          <w:tab w:val="left" w:pos="567"/>
        </w:tabs>
        <w:kinsoku/>
        <w:wordWrap/>
        <w:topLinePunct w:val="0"/>
        <w:bidi w:val="0"/>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Edinburgh, Scotland, December 11-15, 2023</w:t>
      </w:r>
      <w:bookmarkEnd w:id="6"/>
      <w:bookmarkEnd w:id="7"/>
      <w:bookmarkEnd w:id="8"/>
    </w:p>
    <w:bookmarkEnd w:id="9"/>
    <w:bookmarkEnd w:id="10"/>
    <w:bookmarkEnd w:id="11"/>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9.4.3.2</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12" w:name="_Hlt515348424"/>
      <w:bookmarkStart w:id="13" w:name="_Hlt515348423"/>
      <w:r>
        <w:rPr>
          <w:rStyle w:val="49"/>
        </w:rPr>
        <w:t>T</w:t>
      </w:r>
      <w:bookmarkEnd w:id="12"/>
      <w:bookmarkEnd w:id="13"/>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961110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14" w:name="_Hlk24657936"/>
      <w:r>
        <w:rPr>
          <w:rFonts w:ascii="Arial" w:hAnsi="Arial" w:cs="Arial"/>
          <w:color w:val="0000FF"/>
        </w:rPr>
        <w:t>NOTE: In case of contradiction with the target dates of clause 5, clause 5 determines the target release.</w:t>
      </w:r>
      <w:bookmarkEnd w:id="14"/>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961110</w:t>
            </w:r>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spacing w:after="0"/>
        <w:rPr>
          <w:bCs/>
        </w:rPr>
      </w:pPr>
      <w:r>
        <w:rPr>
          <w:rFonts w:hint="eastAsia" w:ascii="Arial" w:hAnsi="Arial" w:cs="Arial"/>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rPr>
      </w:pPr>
      <w:r>
        <w:rPr>
          <w:rFonts w:ascii="Arial" w:hAnsi="Arial" w:cs="Arial"/>
          <w:bCs/>
        </w:rPr>
        <w:t>This Perf. Part WI has to standardize the Perf. Part requirements:</w:t>
      </w:r>
    </w:p>
    <w:p>
      <w:pPr>
        <w:spacing w:after="0"/>
        <w:rPr>
          <w:rFonts w:ascii="Arial" w:hAnsi="Arial" w:cs="Arial"/>
          <w:i/>
          <w:color w:val="FF0000"/>
        </w:rPr>
      </w:pPr>
    </w:p>
    <w:p>
      <w:pPr>
        <w:numPr>
          <w:ilvl w:val="0"/>
          <w:numId w:val="2"/>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pPr>
        <w:spacing w:after="0"/>
        <w:rPr>
          <w:rFonts w:ascii="Arial" w:hAnsi="Arial" w:cs="Arial"/>
          <w:bCs/>
        </w:rPr>
      </w:pP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bookmarkStart w:id="15" w:name="_GoBack"/>
      <w:bookmarkEnd w:id="15"/>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103</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103</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default" w:ascii="Arial" w:hAnsi="Arial" w:cs="Arial"/>
                <w:i/>
                <w:sz w:val="16"/>
                <w:szCs w:val="16"/>
                <w:lang w:val="en-US"/>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103</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Release independent manner will be applied to all new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combinations according to each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103</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Perf. part</w:t>
            </w: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4C9"/>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2C20905"/>
    <w:rsid w:val="033725CD"/>
    <w:rsid w:val="03BF7195"/>
    <w:rsid w:val="06E60A3E"/>
    <w:rsid w:val="07115CA7"/>
    <w:rsid w:val="07360367"/>
    <w:rsid w:val="08D472FB"/>
    <w:rsid w:val="0C2363F8"/>
    <w:rsid w:val="0C4B5391"/>
    <w:rsid w:val="0D082BC8"/>
    <w:rsid w:val="0D824337"/>
    <w:rsid w:val="0E98648A"/>
    <w:rsid w:val="0EEA0A43"/>
    <w:rsid w:val="0F4715F3"/>
    <w:rsid w:val="0F4F5382"/>
    <w:rsid w:val="0F9743A1"/>
    <w:rsid w:val="109819C6"/>
    <w:rsid w:val="138825C9"/>
    <w:rsid w:val="14C30713"/>
    <w:rsid w:val="14D872B0"/>
    <w:rsid w:val="16476A74"/>
    <w:rsid w:val="19972D45"/>
    <w:rsid w:val="1D9D7AD1"/>
    <w:rsid w:val="1E9E7CFC"/>
    <w:rsid w:val="1EE368C6"/>
    <w:rsid w:val="21861995"/>
    <w:rsid w:val="21BA42BA"/>
    <w:rsid w:val="21D54A00"/>
    <w:rsid w:val="223D636A"/>
    <w:rsid w:val="22F63721"/>
    <w:rsid w:val="24835030"/>
    <w:rsid w:val="29707F29"/>
    <w:rsid w:val="2A771175"/>
    <w:rsid w:val="2C5B2D1F"/>
    <w:rsid w:val="2CE07A19"/>
    <w:rsid w:val="2ED2705E"/>
    <w:rsid w:val="2F3B42D8"/>
    <w:rsid w:val="2F5F7EC8"/>
    <w:rsid w:val="2FB67CDC"/>
    <w:rsid w:val="2FD72D92"/>
    <w:rsid w:val="327F19EF"/>
    <w:rsid w:val="329D0F73"/>
    <w:rsid w:val="32A84492"/>
    <w:rsid w:val="32D303F3"/>
    <w:rsid w:val="349D77D5"/>
    <w:rsid w:val="35D46664"/>
    <w:rsid w:val="35F02A71"/>
    <w:rsid w:val="3603722A"/>
    <w:rsid w:val="362171D8"/>
    <w:rsid w:val="36347173"/>
    <w:rsid w:val="37485A6F"/>
    <w:rsid w:val="37974B29"/>
    <w:rsid w:val="38921170"/>
    <w:rsid w:val="38CD5AA0"/>
    <w:rsid w:val="398C1309"/>
    <w:rsid w:val="39C316C9"/>
    <w:rsid w:val="39DA2A44"/>
    <w:rsid w:val="3AED2A42"/>
    <w:rsid w:val="3B4F4CDD"/>
    <w:rsid w:val="3B735594"/>
    <w:rsid w:val="3B9C05A7"/>
    <w:rsid w:val="3CE47BE0"/>
    <w:rsid w:val="3E195AA1"/>
    <w:rsid w:val="3ED166D5"/>
    <w:rsid w:val="3EF9486B"/>
    <w:rsid w:val="3F71406A"/>
    <w:rsid w:val="3FDA7184"/>
    <w:rsid w:val="3FEB2402"/>
    <w:rsid w:val="40126DA8"/>
    <w:rsid w:val="412936E9"/>
    <w:rsid w:val="41D70036"/>
    <w:rsid w:val="41DD3C05"/>
    <w:rsid w:val="439E3BFC"/>
    <w:rsid w:val="43B44A6B"/>
    <w:rsid w:val="44FB5BE7"/>
    <w:rsid w:val="464D68AC"/>
    <w:rsid w:val="4729634C"/>
    <w:rsid w:val="4734331A"/>
    <w:rsid w:val="47884031"/>
    <w:rsid w:val="479109D5"/>
    <w:rsid w:val="48CA4C11"/>
    <w:rsid w:val="4A1E00C7"/>
    <w:rsid w:val="4AA91AD5"/>
    <w:rsid w:val="4AD5202D"/>
    <w:rsid w:val="4B2319B2"/>
    <w:rsid w:val="4B4E69FA"/>
    <w:rsid w:val="4B6000B8"/>
    <w:rsid w:val="4B844240"/>
    <w:rsid w:val="4C347FB8"/>
    <w:rsid w:val="4C5B7DD5"/>
    <w:rsid w:val="4D8A7353"/>
    <w:rsid w:val="4EA72D00"/>
    <w:rsid w:val="4ECD59C2"/>
    <w:rsid w:val="4FA77D81"/>
    <w:rsid w:val="4FCA2060"/>
    <w:rsid w:val="5280113C"/>
    <w:rsid w:val="536724A0"/>
    <w:rsid w:val="53744840"/>
    <w:rsid w:val="546758CC"/>
    <w:rsid w:val="54F2391A"/>
    <w:rsid w:val="55750F41"/>
    <w:rsid w:val="56024043"/>
    <w:rsid w:val="564F45B8"/>
    <w:rsid w:val="56BF4B10"/>
    <w:rsid w:val="57265A12"/>
    <w:rsid w:val="579D254C"/>
    <w:rsid w:val="584E0FE7"/>
    <w:rsid w:val="58D225DC"/>
    <w:rsid w:val="59997E25"/>
    <w:rsid w:val="59D80F65"/>
    <w:rsid w:val="5A012CD0"/>
    <w:rsid w:val="5A54534F"/>
    <w:rsid w:val="5A7C3792"/>
    <w:rsid w:val="5A885228"/>
    <w:rsid w:val="5AAF793B"/>
    <w:rsid w:val="5BB84BAF"/>
    <w:rsid w:val="5C50618E"/>
    <w:rsid w:val="5D5970F9"/>
    <w:rsid w:val="5D5F63DE"/>
    <w:rsid w:val="5D7019A5"/>
    <w:rsid w:val="5DE10DA6"/>
    <w:rsid w:val="5DE7542F"/>
    <w:rsid w:val="5F8A2EBD"/>
    <w:rsid w:val="61DD62C2"/>
    <w:rsid w:val="63BD6F7B"/>
    <w:rsid w:val="63DE7997"/>
    <w:rsid w:val="63EA09CA"/>
    <w:rsid w:val="63F07CBE"/>
    <w:rsid w:val="6437768D"/>
    <w:rsid w:val="64DE4D74"/>
    <w:rsid w:val="65850B7C"/>
    <w:rsid w:val="65D254F0"/>
    <w:rsid w:val="66FB619C"/>
    <w:rsid w:val="67093D2E"/>
    <w:rsid w:val="68364B9A"/>
    <w:rsid w:val="68D736A0"/>
    <w:rsid w:val="69095CA4"/>
    <w:rsid w:val="696E19E7"/>
    <w:rsid w:val="6A095FE2"/>
    <w:rsid w:val="6A392C62"/>
    <w:rsid w:val="6B850073"/>
    <w:rsid w:val="6BFA364F"/>
    <w:rsid w:val="6DA071BB"/>
    <w:rsid w:val="6DE9532E"/>
    <w:rsid w:val="6EE65F8D"/>
    <w:rsid w:val="6F4D6E67"/>
    <w:rsid w:val="6F54781C"/>
    <w:rsid w:val="6F80382B"/>
    <w:rsid w:val="6FE8494E"/>
    <w:rsid w:val="700C3CDF"/>
    <w:rsid w:val="724177ED"/>
    <w:rsid w:val="72880AB2"/>
    <w:rsid w:val="72C90CF3"/>
    <w:rsid w:val="73001CD0"/>
    <w:rsid w:val="74715D75"/>
    <w:rsid w:val="74CF083A"/>
    <w:rsid w:val="74EE7608"/>
    <w:rsid w:val="75595B00"/>
    <w:rsid w:val="768858BC"/>
    <w:rsid w:val="793015E9"/>
    <w:rsid w:val="797C13D4"/>
    <w:rsid w:val="79AC5C83"/>
    <w:rsid w:val="7B9F702F"/>
    <w:rsid w:val="7C2640C4"/>
    <w:rsid w:val="7DB50B23"/>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4</TotalTime>
  <ScaleCrop>false</ScaleCrop>
  <LinksUpToDate>false</LinksUpToDate>
  <CharactersWithSpaces>10565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cp:lastModifiedBy>
  <cp:lastPrinted>2000-02-29T10:31:00Z</cp:lastPrinted>
  <dcterms:modified xsi:type="dcterms:W3CDTF">2023-12-04T01:19:53Z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A28EC95535FB4F738F418EB604DE13C9</vt:lpwstr>
  </property>
</Properties>
</file>